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51E0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57CF3" w:rsidRDefault="0071620A" w:rsidP="00F57C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1E04">
        <w:rPr>
          <w:rFonts w:ascii="Corbel" w:hAnsi="Corbel"/>
          <w:b/>
          <w:smallCaps/>
          <w:sz w:val="24"/>
          <w:szCs w:val="24"/>
        </w:rPr>
        <w:t xml:space="preserve"> </w:t>
      </w:r>
      <w:r w:rsidR="001979FB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851E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979FB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1979FB">
        <w:rPr>
          <w:rFonts w:ascii="Corbel" w:hAnsi="Corbel"/>
          <w:sz w:val="20"/>
          <w:szCs w:val="20"/>
        </w:rPr>
        <w:t>5</w:t>
      </w:r>
      <w:r w:rsidR="00933888">
        <w:rPr>
          <w:rFonts w:ascii="Corbel" w:hAnsi="Corbel"/>
          <w:sz w:val="20"/>
          <w:szCs w:val="20"/>
        </w:rPr>
        <w:t>/</w:t>
      </w:r>
      <w:r w:rsidR="00F57CF3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1979FB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979FB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36CF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51E0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FF42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FF42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632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FF42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od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uwarunkowańtoksykomanii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używania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toksykomania, narkomania, lekomania, alkoholizm, nikotynizm, uzależnienie, nałóg, nawyk i inne, pokrewne.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uzależnień od środków toksycznych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</w:t>
            </w:r>
            <w:bookmarkStart w:id="0" w:name="_GoBack"/>
            <w:bookmarkEnd w:id="0"/>
            <w:r w:rsidRPr="00192801">
              <w:rPr>
                <w:rFonts w:ascii="Corbel" w:hAnsi="Corbel"/>
                <w:b w:val="0"/>
                <w:smallCaps w:val="0"/>
                <w:szCs w:val="24"/>
              </w:rPr>
              <w:t>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 xml:space="preserve">ka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Pr="009C0B68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nadużywaniem substancji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toksycznych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</w:t>
            </w:r>
            <w:proofErr w:type="spellEnd"/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ich wpływ na różne obszary życia społecznego.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toksykomanii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 w:rsidR="00D86C6A">
              <w:rPr>
                <w:rFonts w:ascii="Corbel" w:hAnsi="Corbel"/>
                <w:b w:val="0"/>
                <w:smallCaps w:val="0"/>
              </w:rPr>
              <w:t xml:space="preserve"> osobami zagrożonymi toksykomanią,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DE5D63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Podstawowe pojęcia związane</w:t>
            </w:r>
            <w:r w:rsidR="00D86C6A"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 ze zjawiskiem toksykomanii</w:t>
            </w: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, różne sposoby ich definiowania oraz relacje zachodzące pomiędzy nimi.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Bezpośrednie i pośrednie skutki działania środków toksycznych. 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Formy i etapy uzależnienia.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Kategorie środków toksycznych i specyfika ich oddziaływania na organizm ludzki.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Używanie alkoholu i nikotyny jako przykład toksykomanii tolerowanej.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Wybrane problemy alkoholowe i możliwości zapobiegania im.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Pojęcie i podstawowe problemy związane ze zjawiskiem współuzależnienia w rodzinie.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Skala zjawiska toksykomanii w Polsce i podstawowe czynniki ryzyka.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Przejawy toksykomanii wśród dzieci i młodzieży, objawy uzależnienia od narkotyków a funkcjonowanie dziecka w rodzinie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Wpływ choroby alkoholowej rodziców na powstawanie zaburzeń osobowości u dzieci.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Rola prawa w zapobieganiu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 xml:space="preserve">Ogólnopolskie i gminne programy zapobiegania problemom związanym z uzależnieniem od środków toksycznych. 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Funkcje i zadania instytucji społecznych uczestniczących w profilaktyce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Profilaktyka toksykomanii w działalności wychowawczej szkoły.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0"/>
      </w:tblGrid>
      <w:tr w:rsidR="007904AB" w:rsidRPr="00B169DF" w:rsidTr="007904A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AB" w:rsidRPr="002A6451" w:rsidRDefault="007904AB" w:rsidP="002D1A3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7904AB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904AB" w:rsidRPr="00164467" w:rsidRDefault="007904AB" w:rsidP="002D1A3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64467">
              <w:rPr>
                <w:rFonts w:ascii="Corbel" w:hAnsi="Corbel"/>
                <w:bCs/>
                <w:smallCaps w:val="0"/>
                <w:szCs w:val="24"/>
              </w:rPr>
              <w:t>Kryteria oceny: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634" w:type="dxa"/>
              <w:tblLook w:val="04A0" w:firstRow="1" w:lastRow="0" w:firstColumn="1" w:lastColumn="0" w:noHBand="0" w:noVBand="1"/>
            </w:tblPr>
            <w:tblGrid>
              <w:gridCol w:w="5072"/>
              <w:gridCol w:w="4562"/>
            </w:tblGrid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7904AB" w:rsidRPr="00B169DF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04AB" w:rsidRPr="00B169DF" w:rsidTr="007904AB">
        <w:tc>
          <w:tcPr>
            <w:tcW w:w="9741" w:type="dxa"/>
          </w:tcPr>
          <w:p w:rsidR="007904AB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  <w:p w:rsidR="007904AB" w:rsidRPr="00B169DF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lastRenderedPageBreak/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7904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04AB" w:rsidRPr="001349D7" w:rsidTr="002D1A31">
        <w:tc>
          <w:tcPr>
            <w:tcW w:w="9072" w:type="dxa"/>
          </w:tcPr>
          <w:p w:rsidR="007904AB" w:rsidRPr="009D205D" w:rsidRDefault="007904AB" w:rsidP="002D1A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, Białas T</w:t>
            </w:r>
            <w:r>
              <w:rPr>
                <w:rFonts w:ascii="Corbel" w:hAnsi="Corbel"/>
              </w:rPr>
              <w:t>.,</w:t>
            </w:r>
            <w:r w:rsidRPr="001349D7">
              <w:rPr>
                <w:rFonts w:ascii="Corbel" w:hAnsi="Corbel"/>
                <w:i/>
                <w:iCs/>
              </w:rPr>
              <w:t xml:space="preserve"> Narkotyki i nowe substancje psychoaktywne: zjawisko, zagrożenia, profilaktyka</w:t>
            </w:r>
            <w:r w:rsidRPr="001349D7">
              <w:rPr>
                <w:rFonts w:ascii="Corbel" w:hAnsi="Corbel"/>
              </w:rPr>
              <w:t xml:space="preserve">. Warszawa2019. 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Ostaszewski K., </w:t>
            </w:r>
            <w:r w:rsidRPr="001349D7">
              <w:rPr>
                <w:rFonts w:ascii="Corbel" w:hAnsi="Corbel"/>
                <w:i/>
                <w:iCs/>
              </w:rPr>
              <w:t>Skuteczność profilaktyki używania substancji psychoaktywnych</w:t>
            </w:r>
            <w:r w:rsidRPr="001349D7">
              <w:rPr>
                <w:rFonts w:ascii="Corbel" w:hAnsi="Corbel"/>
              </w:rPr>
              <w:t>. Warszawa2003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7904AB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Urban, B. Stanik, J. </w:t>
            </w:r>
            <w:proofErr w:type="spellStart"/>
            <w:r w:rsidRPr="001349D7">
              <w:rPr>
                <w:rFonts w:ascii="Corbel" w:hAnsi="Corbel"/>
              </w:rPr>
              <w:t>M.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  <w:i/>
                <w:iCs/>
              </w:rPr>
              <w:t>Uzależnienia</w:t>
            </w:r>
            <w:proofErr w:type="spellEnd"/>
            <w:r w:rsidRPr="001349D7">
              <w:rPr>
                <w:rFonts w:ascii="Corbel" w:hAnsi="Corbel"/>
                <w:i/>
                <w:iCs/>
              </w:rPr>
              <w:t xml:space="preserve"> - alkoholizm, narkomania, palenie tytoniu. Profilaktyka, terapia i resocjalizacja</w:t>
            </w:r>
            <w:r w:rsidRPr="001349D7">
              <w:rPr>
                <w:rFonts w:ascii="Corbel" w:hAnsi="Corbel"/>
              </w:rPr>
              <w:t xml:space="preserve">. [w]: </w:t>
            </w:r>
            <w:r w:rsidRPr="001349D7">
              <w:rPr>
                <w:rFonts w:ascii="Corbel" w:hAnsi="Corbel"/>
                <w:i/>
                <w:iCs/>
              </w:rPr>
              <w:t>Resocjalizacja: teoria i praktyka pedagogiczna.</w:t>
            </w:r>
            <w:r w:rsidRPr="001349D7">
              <w:rPr>
                <w:rFonts w:ascii="Corbel" w:hAnsi="Corbel"/>
              </w:rPr>
              <w:t xml:space="preserve"> T. 2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red. B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Urban, J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M. Stanik.  Warszawa2007.  S. 20-56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Zajączkowski K.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  <w:i/>
                <w:iCs/>
              </w:rPr>
              <w:t xml:space="preserve">Uzależnienia od substancji </w:t>
            </w:r>
            <w:proofErr w:type="spellStart"/>
            <w:r w:rsidRPr="001349D7">
              <w:rPr>
                <w:rFonts w:ascii="Corbel" w:hAnsi="Corbel"/>
                <w:i/>
                <w:iCs/>
              </w:rPr>
              <w:t>psychoaktywnych</w:t>
            </w:r>
            <w:r w:rsidRPr="001349D7">
              <w:rPr>
                <w:rFonts w:ascii="Corbel" w:hAnsi="Corbel"/>
              </w:rPr>
              <w:t>.Warszawa</w:t>
            </w:r>
            <w:proofErr w:type="spellEnd"/>
            <w:r w:rsidRPr="001349D7">
              <w:rPr>
                <w:rFonts w:ascii="Corbel" w:hAnsi="Corbel"/>
              </w:rPr>
              <w:t xml:space="preserve"> 2003</w:t>
            </w:r>
            <w:r>
              <w:rPr>
                <w:rFonts w:ascii="Corbel" w:hAnsi="Corbel"/>
              </w:rPr>
              <w:t>.</w:t>
            </w:r>
          </w:p>
        </w:tc>
      </w:tr>
      <w:tr w:rsidR="007904AB" w:rsidRPr="001349D7" w:rsidTr="002D1A31">
        <w:tc>
          <w:tcPr>
            <w:tcW w:w="9072" w:type="dxa"/>
          </w:tcPr>
          <w:p w:rsidR="007904AB" w:rsidRPr="001349D7" w:rsidRDefault="007904AB" w:rsidP="002D1A31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</w:rPr>
              <w:t xml:space="preserve">Gaś Z., </w:t>
            </w:r>
            <w:r w:rsidRPr="001349D7">
              <w:rPr>
                <w:rFonts w:ascii="Corbel" w:hAnsi="Corbel"/>
                <w:i/>
                <w:iCs/>
              </w:rPr>
              <w:t>Profilaktyka uzależnień</w:t>
            </w:r>
            <w:r w:rsidRPr="001349D7">
              <w:rPr>
                <w:rFonts w:ascii="Corbel" w:hAnsi="Corbel"/>
              </w:rPr>
              <w:t>. Warszawa1993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Dimoff T.,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Jak rozpoznać, czy dziecko sięga po narkotyki?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7904AB" w:rsidRPr="001349D7" w:rsidRDefault="007904AB" w:rsidP="002D1A31">
            <w:pPr>
              <w:pStyle w:val="Standard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1349D7">
              <w:rPr>
                <w:rFonts w:ascii="Corbel" w:hAnsi="Corbel" w:cs="Times New Roman"/>
                <w:color w:val="auto"/>
                <w:lang w:val="pl-PL"/>
              </w:rPr>
              <w:t>Hołyst</w:t>
            </w:r>
            <w:proofErr w:type="spellEnd"/>
            <w:r w:rsidRPr="001349D7">
              <w:rPr>
                <w:rFonts w:ascii="Corbel" w:hAnsi="Corbel" w:cs="Times New Roman"/>
                <w:color w:val="auto"/>
                <w:lang w:val="pl-PL"/>
              </w:rPr>
              <w:t xml:space="preserve"> B., </w:t>
            </w:r>
            <w:r w:rsidRPr="001349D7">
              <w:rPr>
                <w:rFonts w:ascii="Corbel" w:hAnsi="Corbel" w:cs="Times New Roman"/>
                <w:i/>
                <w:color w:val="auto"/>
                <w:lang w:val="pl-PL"/>
              </w:rPr>
              <w:t>Kryminologia</w:t>
            </w:r>
            <w:r w:rsidRPr="001349D7">
              <w:rPr>
                <w:rFonts w:ascii="Corbel" w:hAnsi="Corbel" w:cs="Times New Roman"/>
                <w:color w:val="auto"/>
                <w:lang w:val="pl-PL"/>
              </w:rPr>
              <w:t>. Warszawa 20</w:t>
            </w:r>
            <w:r>
              <w:rPr>
                <w:rFonts w:ascii="Corbel" w:hAnsi="Corbel" w:cs="Times New Roman"/>
                <w:color w:val="auto"/>
                <w:lang w:val="pl-PL"/>
              </w:rPr>
              <w:t>2</w:t>
            </w:r>
            <w:r w:rsidRPr="009D205D">
              <w:rPr>
                <w:rFonts w:ascii="Corbel" w:hAnsi="Corbel"/>
                <w:lang w:val="pl-PL"/>
              </w:rPr>
              <w:t>2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1349D7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Jaworska A., </w:t>
            </w:r>
            <w:r w:rsidRPr="001349D7">
              <w:rPr>
                <w:rFonts w:ascii="Corbel" w:eastAsia="Times New Roman" w:hAnsi="Corbel" w:cs="Tahoma"/>
                <w:i/>
                <w:sz w:val="24"/>
                <w:szCs w:val="24"/>
                <w:lang w:eastAsia="pl-PL"/>
              </w:rPr>
              <w:t>Leksykon resocjalizacji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, Kraków 2012.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młodzieży].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pedagogów i terapeutów].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rodziców]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. Sosnowiec2007. 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Miller W.R., </w:t>
            </w:r>
            <w:r w:rsidRPr="001349D7">
              <w:rPr>
                <w:rFonts w:ascii="Corbel" w:eastAsia="Times New Roman" w:hAnsi="Corbel" w:cs="Tahoma"/>
                <w:i/>
                <w:iCs/>
                <w:sz w:val="24"/>
                <w:szCs w:val="24"/>
                <w:lang w:eastAsia="pl-PL"/>
              </w:rPr>
              <w:t>Picie pod kontrolą.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Warszawa 2017.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Narkomania. Spojrzenie wieloaspektowe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Pułtusk – Warszawa2009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Narkotyki i dopalacze: zjawisko, zagrożenia, rozpoznawanie zachowań, profilaktyka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1349D7">
              <w:rPr>
                <w:rFonts w:ascii="Corbel" w:hAnsi="Corbel"/>
                <w:sz w:val="24"/>
                <w:szCs w:val="24"/>
              </w:rPr>
              <w:t>red.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Jędrzejko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>,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Kowalski. Warszawa 2016.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Ostrowska K.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</w:t>
            </w:r>
            <w:proofErr w:type="spellStart"/>
            <w:r w:rsidRPr="001349D7">
              <w:rPr>
                <w:rFonts w:ascii="Corbel" w:hAnsi="Corbel"/>
              </w:rPr>
              <w:t>Tatarowicz</w:t>
            </w:r>
            <w:proofErr w:type="spellEnd"/>
            <w:r w:rsidRPr="001349D7">
              <w:rPr>
                <w:rFonts w:ascii="Corbel" w:hAnsi="Corbel"/>
              </w:rPr>
              <w:t xml:space="preserve">, J., </w:t>
            </w:r>
            <w:r w:rsidRPr="002C1BEA">
              <w:rPr>
                <w:rFonts w:ascii="Corbel" w:hAnsi="Corbel"/>
                <w:i/>
                <w:iCs/>
              </w:rPr>
              <w:t>Zanim w szkole będzie źle - profilaktyka zagrożeń.</w:t>
            </w:r>
            <w:r w:rsidRPr="001349D7">
              <w:rPr>
                <w:rFonts w:ascii="Corbel" w:hAnsi="Corbel"/>
              </w:rPr>
              <w:t xml:space="preserve"> Warszawa1996.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lastRenderedPageBreak/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Wybrane zagadnienia z problematyki uzależnień</w:t>
            </w:r>
            <w:r w:rsidRPr="001349D7">
              <w:rPr>
                <w:rFonts w:ascii="Corbel" w:hAnsi="Corbel"/>
                <w:sz w:val="24"/>
                <w:szCs w:val="24"/>
              </w:rPr>
              <w:t>, Rzeszów 2000.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C3375" w:rsidRDefault="00DC337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C3375" w:rsidRPr="00B169DF" w:rsidRDefault="00DC3375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DC3375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1E" w:rsidRDefault="008C0B1E" w:rsidP="00C16ABF">
      <w:pPr>
        <w:spacing w:after="0" w:line="240" w:lineRule="auto"/>
      </w:pPr>
      <w:r>
        <w:separator/>
      </w:r>
    </w:p>
  </w:endnote>
  <w:endnote w:type="continuationSeparator" w:id="0">
    <w:p w:rsidR="008C0B1E" w:rsidRDefault="008C0B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1E" w:rsidRDefault="008C0B1E" w:rsidP="00C16ABF">
      <w:pPr>
        <w:spacing w:after="0" w:line="240" w:lineRule="auto"/>
      </w:pPr>
      <w:r>
        <w:separator/>
      </w:r>
    </w:p>
  </w:footnote>
  <w:footnote w:type="continuationSeparator" w:id="0">
    <w:p w:rsidR="008C0B1E" w:rsidRDefault="008C0B1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979FB"/>
    <w:rsid w:val="001A70D2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6ABE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050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6CF3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8262F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6BD5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521C8"/>
    <w:rsid w:val="00763BF1"/>
    <w:rsid w:val="00766FD4"/>
    <w:rsid w:val="0078168C"/>
    <w:rsid w:val="00787C2A"/>
    <w:rsid w:val="007904AB"/>
    <w:rsid w:val="00790E27"/>
    <w:rsid w:val="007A4022"/>
    <w:rsid w:val="007A6E6E"/>
    <w:rsid w:val="007C3299"/>
    <w:rsid w:val="007C3BCC"/>
    <w:rsid w:val="007C4546"/>
    <w:rsid w:val="007D6E56"/>
    <w:rsid w:val="007F4155"/>
    <w:rsid w:val="008103EE"/>
    <w:rsid w:val="0081554D"/>
    <w:rsid w:val="0081707E"/>
    <w:rsid w:val="00830E4D"/>
    <w:rsid w:val="008449B3"/>
    <w:rsid w:val="00851E04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B1E"/>
    <w:rsid w:val="008C0CC0"/>
    <w:rsid w:val="008C19A9"/>
    <w:rsid w:val="008C379D"/>
    <w:rsid w:val="008C5147"/>
    <w:rsid w:val="008C5359"/>
    <w:rsid w:val="008C5363"/>
    <w:rsid w:val="008D3DFB"/>
    <w:rsid w:val="008D46D7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97F14"/>
    <w:rsid w:val="009A78D9"/>
    <w:rsid w:val="009C0B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F1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C3375"/>
    <w:rsid w:val="00DE09C0"/>
    <w:rsid w:val="00DE4A14"/>
    <w:rsid w:val="00DE5D63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CF3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23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FE2721-004F-418D-A1AC-96F3EBA9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F8729-04BE-4330-92AA-FB48B49E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356</TotalTime>
  <Pages>1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18</cp:revision>
  <cp:lastPrinted>2019-02-06T12:12:00Z</cp:lastPrinted>
  <dcterms:created xsi:type="dcterms:W3CDTF">2023-06-07T06:22:00Z</dcterms:created>
  <dcterms:modified xsi:type="dcterms:W3CDTF">2025-09-17T18:28:00Z</dcterms:modified>
</cp:coreProperties>
</file>